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0A4" w:rsidRPr="00324D45" w:rsidRDefault="004A60A4" w:rsidP="004A60A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  <w:lang w:val="en-GB"/>
        </w:rPr>
      </w:pPr>
      <w:r w:rsidRPr="00324D45">
        <w:rPr>
          <w:rFonts w:asciiTheme="minorHAnsi" w:hAnsiTheme="minorHAnsi" w:cstheme="minorHAnsi"/>
          <w:sz w:val="20"/>
          <w:szCs w:val="20"/>
          <w:lang w:val="en-GB"/>
        </w:rPr>
        <w:t>OBR-7</w:t>
      </w:r>
      <w:r w:rsidR="003E498B" w:rsidRPr="00324D45">
        <w:rPr>
          <w:rFonts w:asciiTheme="minorHAnsi" w:hAnsiTheme="minorHAnsi" w:cstheme="minorHAnsi"/>
          <w:sz w:val="20"/>
          <w:szCs w:val="20"/>
          <w:lang w:val="en-GB"/>
        </w:rPr>
        <w:t>B</w:t>
      </w:r>
    </w:p>
    <w:p w:rsidR="004A60A4" w:rsidRPr="00324D45" w:rsidRDefault="004A60A4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4A60A4" w:rsidRPr="00324D45" w:rsidRDefault="004A60A4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4A60A4" w:rsidRPr="00324D45" w:rsidRDefault="008631C9" w:rsidP="004A60A4">
      <w:pPr>
        <w:contextualSpacing/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324D45">
        <w:rPr>
          <w:rFonts w:asciiTheme="minorHAnsi" w:hAnsiTheme="minorHAnsi" w:cstheme="minorHAnsi"/>
          <w:b/>
          <w:sz w:val="20"/>
          <w:szCs w:val="20"/>
          <w:lang w:val="en-GB"/>
        </w:rPr>
        <w:t>REFERENCES OF PROJECT GROUP MEMBERS</w:t>
      </w:r>
    </w:p>
    <w:p w:rsidR="004A60A4" w:rsidRPr="00324D45" w:rsidRDefault="004A60A4" w:rsidP="004A60A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536F78" w:rsidRPr="00324D45" w:rsidTr="00536F78">
        <w:trPr>
          <w:trHeight w:val="8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F78" w:rsidRPr="00324D45" w:rsidRDefault="00536F78" w:rsidP="00093DB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  <w:p w:rsidR="00536F78" w:rsidRPr="00324D45" w:rsidRDefault="00536F78" w:rsidP="00093DB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Name of project group member</w:t>
            </w:r>
          </w:p>
          <w:p w:rsidR="00536F78" w:rsidRPr="00324D45" w:rsidRDefault="00536F78" w:rsidP="00093DB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</w:tc>
        <w:bookmarkStart w:id="0" w:name="_GoBack"/>
        <w:permStart w:id="1091925404" w:edGrp="everyone"/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F78" w:rsidRPr="00324D45" w:rsidRDefault="00536F78" w:rsidP="00093DB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bookmarkEnd w:id="0"/>
            <w:permEnd w:id="1091925404"/>
          </w:p>
        </w:tc>
      </w:tr>
      <w:tr w:rsidR="004A60A4" w:rsidRPr="00324D45" w:rsidTr="008631C9">
        <w:trPr>
          <w:trHeight w:val="850"/>
        </w:trPr>
        <w:tc>
          <w:tcPr>
            <w:tcW w:w="2977" w:type="dxa"/>
            <w:shd w:val="clear" w:color="auto" w:fill="auto"/>
            <w:vAlign w:val="center"/>
          </w:tcPr>
          <w:p w:rsidR="004A60A4" w:rsidRPr="00324D45" w:rsidRDefault="004A60A4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  <w:p w:rsidR="004A60A4" w:rsidRPr="00324D45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The Subject of the Procurement</w:t>
            </w:r>
          </w:p>
          <w:p w:rsidR="004A60A4" w:rsidRPr="00324D45" w:rsidRDefault="004A60A4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</w:tc>
        <w:permStart w:id="1342770251" w:edGrp="everyone"/>
        <w:tc>
          <w:tcPr>
            <w:tcW w:w="5812" w:type="dxa"/>
            <w:shd w:val="clear" w:color="auto" w:fill="auto"/>
            <w:vAlign w:val="center"/>
          </w:tcPr>
          <w:p w:rsidR="004A60A4" w:rsidRPr="00324D45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342770251"/>
          </w:p>
        </w:tc>
      </w:tr>
      <w:tr w:rsidR="003C28E3" w:rsidRPr="00324D45" w:rsidTr="008631C9">
        <w:trPr>
          <w:trHeight w:val="850"/>
        </w:trPr>
        <w:tc>
          <w:tcPr>
            <w:tcW w:w="2977" w:type="dxa"/>
            <w:shd w:val="clear" w:color="auto" w:fill="auto"/>
            <w:vAlign w:val="center"/>
          </w:tcPr>
          <w:p w:rsidR="003C28E3" w:rsidRPr="00324D45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Client</w:t>
            </w:r>
          </w:p>
        </w:tc>
        <w:permStart w:id="1145908501" w:edGrp="everyone"/>
        <w:tc>
          <w:tcPr>
            <w:tcW w:w="5812" w:type="dxa"/>
            <w:shd w:val="clear" w:color="auto" w:fill="auto"/>
            <w:vAlign w:val="center"/>
          </w:tcPr>
          <w:p w:rsidR="003C28E3" w:rsidRPr="00324D45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145908501"/>
          </w:p>
        </w:tc>
      </w:tr>
      <w:tr w:rsidR="004A60A4" w:rsidRPr="00324D45" w:rsidTr="008631C9">
        <w:trPr>
          <w:trHeight w:val="2835"/>
        </w:trPr>
        <w:tc>
          <w:tcPr>
            <w:tcW w:w="2977" w:type="dxa"/>
            <w:shd w:val="clear" w:color="auto" w:fill="auto"/>
            <w:vAlign w:val="center"/>
          </w:tcPr>
          <w:p w:rsidR="004A60A4" w:rsidRPr="00324D45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Description of the subject of the procurement</w:t>
            </w:r>
          </w:p>
        </w:tc>
        <w:permStart w:id="618558275" w:edGrp="everyone"/>
        <w:tc>
          <w:tcPr>
            <w:tcW w:w="5812" w:type="dxa"/>
            <w:shd w:val="clear" w:color="auto" w:fill="auto"/>
            <w:vAlign w:val="center"/>
          </w:tcPr>
          <w:p w:rsidR="004A60A4" w:rsidRPr="00324D45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618558275"/>
          </w:p>
        </w:tc>
      </w:tr>
      <w:tr w:rsidR="003C28E3" w:rsidRPr="00324D45" w:rsidTr="008631C9">
        <w:trPr>
          <w:trHeight w:val="1134"/>
        </w:trPr>
        <w:tc>
          <w:tcPr>
            <w:tcW w:w="2977" w:type="dxa"/>
            <w:shd w:val="clear" w:color="auto" w:fill="auto"/>
            <w:vAlign w:val="center"/>
          </w:tcPr>
          <w:p w:rsidR="003C28E3" w:rsidRPr="00324D45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Value of the contract</w:t>
            </w:r>
          </w:p>
        </w:tc>
        <w:permStart w:id="353836137" w:edGrp="everyone"/>
        <w:tc>
          <w:tcPr>
            <w:tcW w:w="5812" w:type="dxa"/>
            <w:shd w:val="clear" w:color="auto" w:fill="auto"/>
            <w:vAlign w:val="center"/>
          </w:tcPr>
          <w:p w:rsidR="003C28E3" w:rsidRPr="00324D45" w:rsidRDefault="00324D45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  <w:lang w:val="en-GB"/>
                </w:rPr>
                <w:id w:val="1156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8E3" w:rsidRPr="00324D45">
                  <w:rPr>
                    <w:rFonts w:ascii="MS Gothic" w:eastAsia="MS Gothic" w:hAnsi="MS Gothic" w:cstheme="minorHAnsi"/>
                    <w:noProof w:val="0"/>
                    <w:sz w:val="20"/>
                    <w:szCs w:val="20"/>
                    <w:lang w:val="en-GB"/>
                  </w:rPr>
                  <w:t>☐</w:t>
                </w:r>
              </w:sdtContent>
            </w:sdt>
            <w:permEnd w:id="353836137"/>
            <w:r w:rsidR="003E498B" w:rsidRPr="00324D45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&gt;= </w:t>
            </w:r>
            <w:r w:rsidR="003C28E3" w:rsidRPr="00324D45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50.000 EUR </w:t>
            </w:r>
            <w:r w:rsidR="00536F78" w:rsidRPr="00324D45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VAT excl.</w:t>
            </w:r>
          </w:p>
        </w:tc>
      </w:tr>
      <w:tr w:rsidR="004A60A4" w:rsidRPr="00324D45" w:rsidTr="008631C9">
        <w:trPr>
          <w:trHeight w:val="850"/>
        </w:trPr>
        <w:tc>
          <w:tcPr>
            <w:tcW w:w="2977" w:type="dxa"/>
            <w:shd w:val="clear" w:color="auto" w:fill="auto"/>
            <w:vAlign w:val="center"/>
          </w:tcPr>
          <w:p w:rsidR="004A60A4" w:rsidRPr="00324D45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Commencement date and completion date</w:t>
            </w:r>
          </w:p>
        </w:tc>
        <w:permStart w:id="50217214" w:edGrp="everyone"/>
        <w:tc>
          <w:tcPr>
            <w:tcW w:w="5812" w:type="dxa"/>
            <w:shd w:val="clear" w:color="auto" w:fill="auto"/>
            <w:vAlign w:val="center"/>
          </w:tcPr>
          <w:p w:rsidR="004A60A4" w:rsidRPr="00324D45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50217214"/>
          </w:p>
        </w:tc>
      </w:tr>
      <w:tr w:rsidR="004A60A4" w:rsidRPr="00324D45" w:rsidTr="003437E7">
        <w:tc>
          <w:tcPr>
            <w:tcW w:w="2977" w:type="dxa"/>
            <w:shd w:val="clear" w:color="auto" w:fill="auto"/>
          </w:tcPr>
          <w:p w:rsidR="004A60A4" w:rsidRPr="00324D45" w:rsidRDefault="008631C9" w:rsidP="008631C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Contact person for the client who can confirm the reference (full name, e-mail and phone no.)</w:t>
            </w:r>
          </w:p>
        </w:tc>
        <w:permStart w:id="1609174055" w:edGrp="everyone"/>
        <w:tc>
          <w:tcPr>
            <w:tcW w:w="5812" w:type="dxa"/>
            <w:shd w:val="clear" w:color="auto" w:fill="auto"/>
            <w:vAlign w:val="center"/>
          </w:tcPr>
          <w:p w:rsidR="004A60A4" w:rsidRPr="00324D45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324D45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609174055"/>
          </w:p>
        </w:tc>
      </w:tr>
    </w:tbl>
    <w:p w:rsidR="004A60A4" w:rsidRPr="00324D45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4A60A4" w:rsidRPr="00324D45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4A60A4" w:rsidRPr="00324D45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8631C9" w:rsidRPr="00324D45" w:rsidRDefault="008631C9" w:rsidP="008631C9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 w:rsidRPr="00324D45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Tenderer’s signature:</w:t>
      </w:r>
    </w:p>
    <w:p w:rsidR="008631C9" w:rsidRPr="00324D45" w:rsidRDefault="008631C9" w:rsidP="008631C9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</w:p>
    <w:p w:rsidR="008631C9" w:rsidRPr="00324D45" w:rsidRDefault="008631C9" w:rsidP="008631C9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 w:rsidRPr="00324D45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________________________</w:t>
      </w:r>
    </w:p>
    <w:p w:rsidR="004A60A4" w:rsidRPr="00324D45" w:rsidRDefault="004A60A4" w:rsidP="008631C9">
      <w:pPr>
        <w:widowControl w:val="0"/>
        <w:tabs>
          <w:tab w:val="left" w:pos="5670"/>
        </w:tabs>
        <w:rPr>
          <w:rFonts w:asciiTheme="minorHAnsi" w:hAnsiTheme="minorHAnsi" w:cs="Calibri"/>
          <w:bCs/>
          <w:iCs/>
          <w:sz w:val="20"/>
          <w:szCs w:val="20"/>
          <w:lang w:val="en-GB"/>
        </w:rPr>
      </w:pPr>
    </w:p>
    <w:sectPr w:rsidR="004A60A4" w:rsidRPr="00324D45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9EB" w:rsidRDefault="001E69EB" w:rsidP="00184F9B">
      <w:r>
        <w:separator/>
      </w:r>
    </w:p>
  </w:endnote>
  <w:endnote w:type="continuationSeparator" w:id="0">
    <w:p w:rsidR="001E69EB" w:rsidRDefault="001E69EB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Arial Narrow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631C9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631C9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24D4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24D4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9EB" w:rsidRDefault="001E69EB" w:rsidP="00184F9B">
      <w:r>
        <w:separator/>
      </w:r>
    </w:p>
  </w:footnote>
  <w:footnote w:type="continuationSeparator" w:id="0">
    <w:p w:rsidR="001E69EB" w:rsidRDefault="001E69EB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M8CtmaATw/wAuh3Zf5dR/tmkptdLfDHAZLhNnRDFlUeGJmfDE+VpAcDustcKG4zNkn6UK5Q8KmFuue70hAat9g==" w:salt="TyrcJRxD4/uqgkqzbZ9Jw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5B37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69EB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4D45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28E3"/>
    <w:rsid w:val="003C5D92"/>
    <w:rsid w:val="003C6A5C"/>
    <w:rsid w:val="003D191F"/>
    <w:rsid w:val="003D76FD"/>
    <w:rsid w:val="003E068C"/>
    <w:rsid w:val="003E0FD4"/>
    <w:rsid w:val="003E498B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0A4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0A79"/>
    <w:rsid w:val="005327D1"/>
    <w:rsid w:val="00534696"/>
    <w:rsid w:val="005348FC"/>
    <w:rsid w:val="00536F78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58E1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31C9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91F13-4975-4B9C-8174-051E2CA0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1</TotalTime>
  <Pages>1</Pages>
  <Words>78</Words>
  <Characters>447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6</cp:revision>
  <cp:lastPrinted>2018-04-25T09:49:00Z</cp:lastPrinted>
  <dcterms:created xsi:type="dcterms:W3CDTF">2019-05-14T10:20:00Z</dcterms:created>
  <dcterms:modified xsi:type="dcterms:W3CDTF">2019-05-17T09:51:00Z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